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8583D" w14:textId="77777777" w:rsidR="00C65311" w:rsidRDefault="00C65311" w:rsidP="00C653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FULLER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0DAE001E" w14:textId="77777777" w:rsidR="00C65311" w:rsidRDefault="00C65311" w:rsidP="00C653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Clerk.</w:t>
      </w:r>
    </w:p>
    <w:p w14:paraId="67473E36" w14:textId="77777777" w:rsidR="00C65311" w:rsidRDefault="00C65311" w:rsidP="00C65311">
      <w:pPr>
        <w:pStyle w:val="NoSpacing"/>
        <w:rPr>
          <w:rFonts w:cs="Times New Roman"/>
          <w:szCs w:val="24"/>
        </w:rPr>
      </w:pPr>
    </w:p>
    <w:p w14:paraId="332A8A1D" w14:textId="77777777" w:rsidR="00C65311" w:rsidRDefault="00C65311" w:rsidP="00C65311">
      <w:pPr>
        <w:pStyle w:val="NoSpacing"/>
        <w:rPr>
          <w:rFonts w:cs="Times New Roman"/>
          <w:szCs w:val="24"/>
        </w:rPr>
      </w:pPr>
    </w:p>
    <w:p w14:paraId="020154FA" w14:textId="77777777" w:rsidR="00C65311" w:rsidRDefault="00C65311" w:rsidP="00C653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Sep.1433</w:t>
      </w:r>
      <w:r>
        <w:rPr>
          <w:rFonts w:cs="Times New Roman"/>
          <w:szCs w:val="24"/>
        </w:rPr>
        <w:tab/>
        <w:t xml:space="preserve">He had a bequest in the Will of John </w:t>
      </w:r>
      <w:proofErr w:type="spellStart"/>
      <w:r>
        <w:rPr>
          <w:rFonts w:cs="Times New Roman"/>
          <w:szCs w:val="24"/>
        </w:rPr>
        <w:t>Remyngton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>(q.v.).</w:t>
      </w:r>
    </w:p>
    <w:p w14:paraId="0825B784" w14:textId="77777777" w:rsidR="00C65311" w:rsidRDefault="00C65311" w:rsidP="00C653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p.318)</w:t>
      </w:r>
    </w:p>
    <w:p w14:paraId="29FDFB61" w14:textId="77777777" w:rsidR="00C65311" w:rsidRDefault="00C65311" w:rsidP="00C65311">
      <w:pPr>
        <w:pStyle w:val="NoSpacing"/>
        <w:rPr>
          <w:rFonts w:cs="Times New Roman"/>
          <w:szCs w:val="24"/>
        </w:rPr>
      </w:pPr>
    </w:p>
    <w:p w14:paraId="0FA17A18" w14:textId="77777777" w:rsidR="00C65311" w:rsidRDefault="00C65311" w:rsidP="00C65311">
      <w:pPr>
        <w:pStyle w:val="NoSpacing"/>
        <w:rPr>
          <w:rFonts w:cs="Times New Roman"/>
          <w:szCs w:val="24"/>
        </w:rPr>
      </w:pPr>
    </w:p>
    <w:p w14:paraId="40D5A859" w14:textId="77777777" w:rsidR="00C65311" w:rsidRDefault="00C65311" w:rsidP="00C653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April 2023</w:t>
      </w:r>
    </w:p>
    <w:p w14:paraId="5471E0B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AC17B" w14:textId="77777777" w:rsidR="00C65311" w:rsidRDefault="00C65311" w:rsidP="009139A6">
      <w:r>
        <w:separator/>
      </w:r>
    </w:p>
  </w:endnote>
  <w:endnote w:type="continuationSeparator" w:id="0">
    <w:p w14:paraId="6672BCC4" w14:textId="77777777" w:rsidR="00C65311" w:rsidRDefault="00C653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D9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34A7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CAE9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6B41C" w14:textId="77777777" w:rsidR="00C65311" w:rsidRDefault="00C65311" w:rsidP="009139A6">
      <w:r>
        <w:separator/>
      </w:r>
    </w:p>
  </w:footnote>
  <w:footnote w:type="continuationSeparator" w:id="0">
    <w:p w14:paraId="7561C923" w14:textId="77777777" w:rsidR="00C65311" w:rsidRDefault="00C653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CD3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9BE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936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31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65311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9382E"/>
  <w15:chartTrackingRefBased/>
  <w15:docId w15:val="{0F4E2F85-6C96-4BDC-9380-A520FF77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2023-04-21T19:43:00Z</dcterms:created>
  <dcterms:modified xsi:type="dcterms:W3CDTF">2023-04-21T19:44:00Z</dcterms:modified>
</cp:coreProperties>
</file>